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261B8" w14:textId="77777777" w:rsidR="00496DFE" w:rsidRDefault="00496DFE" w:rsidP="00201451">
      <w:pPr>
        <w:tabs>
          <w:tab w:val="left" w:pos="426"/>
          <w:tab w:val="left" w:pos="567"/>
        </w:tabs>
        <w:autoSpaceDE w:val="0"/>
        <w:autoSpaceDN w:val="0"/>
        <w:adjustRightInd w:val="0"/>
        <w:jc w:val="center"/>
        <w:rPr>
          <w:bCs/>
          <w:iCs/>
          <w:sz w:val="21"/>
          <w:szCs w:val="21"/>
        </w:rPr>
      </w:pPr>
    </w:p>
    <w:p w14:paraId="5588C7D4" w14:textId="77777777" w:rsidR="00EF5A45" w:rsidRDefault="00EF5A45" w:rsidP="00201451">
      <w:pPr>
        <w:tabs>
          <w:tab w:val="left" w:pos="426"/>
          <w:tab w:val="left" w:pos="567"/>
        </w:tabs>
        <w:autoSpaceDE w:val="0"/>
        <w:autoSpaceDN w:val="0"/>
        <w:adjustRightInd w:val="0"/>
        <w:jc w:val="center"/>
        <w:rPr>
          <w:bCs/>
          <w:iCs/>
          <w:sz w:val="21"/>
          <w:szCs w:val="21"/>
        </w:rPr>
      </w:pPr>
    </w:p>
    <w:p w14:paraId="713FBCEB" w14:textId="77777777" w:rsidR="00496DFE" w:rsidRDefault="00496DFE" w:rsidP="00201451">
      <w:pPr>
        <w:tabs>
          <w:tab w:val="left" w:pos="426"/>
          <w:tab w:val="left" w:pos="567"/>
        </w:tabs>
        <w:autoSpaceDE w:val="0"/>
        <w:autoSpaceDN w:val="0"/>
        <w:adjustRightInd w:val="0"/>
        <w:jc w:val="center"/>
        <w:rPr>
          <w:bCs/>
          <w:iCs/>
          <w:sz w:val="21"/>
          <w:szCs w:val="21"/>
        </w:rPr>
      </w:pPr>
    </w:p>
    <w:p w14:paraId="4E36E84A" w14:textId="298F68C0" w:rsidR="00802902" w:rsidRDefault="00201451" w:rsidP="00E21824">
      <w:pPr>
        <w:tabs>
          <w:tab w:val="left" w:pos="426"/>
          <w:tab w:val="left" w:pos="567"/>
        </w:tabs>
        <w:autoSpaceDE w:val="0"/>
        <w:autoSpaceDN w:val="0"/>
        <w:adjustRightInd w:val="0"/>
        <w:jc w:val="center"/>
        <w:rPr>
          <w:rFonts w:ascii="Bookman Old Style" w:hAnsi="Bookman Old Style"/>
          <w:b/>
          <w:iCs/>
          <w:sz w:val="21"/>
          <w:szCs w:val="21"/>
        </w:rPr>
      </w:pPr>
      <w:r>
        <w:rPr>
          <w:rFonts w:ascii="Bookman Old Style" w:hAnsi="Bookman Old Style"/>
          <w:b/>
          <w:iCs/>
          <w:sz w:val="21"/>
          <w:szCs w:val="21"/>
        </w:rPr>
        <w:t>ЦЕНОВОЕ ПРЕДЛОЖЕНИЕ ПРЕТЕНДЕНТА</w:t>
      </w:r>
    </w:p>
    <w:p w14:paraId="7DB24D49" w14:textId="27EA78D9" w:rsidR="00E21824" w:rsidRDefault="00E00A3B" w:rsidP="00E21824">
      <w:pPr>
        <w:tabs>
          <w:tab w:val="left" w:pos="426"/>
          <w:tab w:val="left" w:pos="567"/>
        </w:tabs>
        <w:autoSpaceDE w:val="0"/>
        <w:autoSpaceDN w:val="0"/>
        <w:adjustRightInd w:val="0"/>
        <w:jc w:val="center"/>
        <w:rPr>
          <w:rStyle w:val="TimesNewRoman10"/>
        </w:rPr>
      </w:pPr>
      <w:sdt>
        <w:sdtPr>
          <w:rPr>
            <w:b/>
            <w:sz w:val="21"/>
            <w:szCs w:val="21"/>
          </w:rPr>
          <w:id w:val="2023199346"/>
          <w:lock w:val="sdtContentLocked"/>
          <w:placeholder>
            <w:docPart w:val="2C0EC1E2B4534F31B731A237D7781295"/>
          </w:placeholder>
          <w15:color w:val="FFFFFF"/>
          <w:text/>
        </w:sdtPr>
        <w:sdtEndPr/>
        <w:sdtContent>
          <w:r w:rsidR="00FB2C16">
            <w:rPr>
              <w:b/>
              <w:sz w:val="21"/>
              <w:szCs w:val="21"/>
            </w:rPr>
            <w:t>п</w:t>
          </w:r>
          <w:r w:rsidR="00E21824">
            <w:rPr>
              <w:b/>
              <w:sz w:val="21"/>
              <w:szCs w:val="21"/>
            </w:rPr>
            <w:t xml:space="preserve">о извещению № </w:t>
          </w:r>
        </w:sdtContent>
      </w:sdt>
      <w:r w:rsidR="00E21824" w:rsidRPr="00E21824">
        <w:rPr>
          <w:b/>
          <w:sz w:val="21"/>
          <w:szCs w:val="21"/>
        </w:rPr>
        <w:t xml:space="preserve"> </w:t>
      </w:r>
      <w:sdt>
        <w:sdtPr>
          <w:rPr>
            <w:rStyle w:val="TimesNewRoman10"/>
          </w:rPr>
          <w:id w:val="-662465880"/>
          <w:lock w:val="sdtLocked"/>
          <w:placeholder>
            <w:docPart w:val="E45488E8839343F4BDE4FE26A7B91D3E"/>
          </w:placeholder>
          <w:showingPlcHdr/>
          <w15:color w:val="993366"/>
        </w:sdtPr>
        <w:sdtEndPr>
          <w:rPr>
            <w:rStyle w:val="a0"/>
            <w:b/>
            <w:sz w:val="24"/>
            <w:szCs w:val="21"/>
          </w:rPr>
        </w:sdtEndPr>
        <w:sdtContent>
          <w:r w:rsidR="007E580A" w:rsidRPr="00080098">
            <w:rPr>
              <w:rStyle w:val="af1"/>
              <w:rFonts w:ascii="Calibri" w:eastAsiaTheme="minorHAnsi" w:hAnsi="Calibri" w:cs="Calibri"/>
              <w:i/>
              <w:iCs/>
              <w:color w:val="00B050"/>
              <w:sz w:val="21"/>
              <w:szCs w:val="21"/>
            </w:rPr>
            <w:t>Введите номер извещения ЕИС</w:t>
          </w:r>
        </w:sdtContent>
      </w:sdt>
    </w:p>
    <w:p w14:paraId="0FD29719" w14:textId="77777777" w:rsidR="0042619C" w:rsidRPr="00B71862" w:rsidRDefault="0042619C" w:rsidP="00E21824">
      <w:pPr>
        <w:tabs>
          <w:tab w:val="left" w:pos="426"/>
          <w:tab w:val="left" w:pos="567"/>
        </w:tabs>
        <w:autoSpaceDE w:val="0"/>
        <w:autoSpaceDN w:val="0"/>
        <w:adjustRightInd w:val="0"/>
        <w:jc w:val="center"/>
        <w:rPr>
          <w:b/>
          <w:sz w:val="21"/>
          <w:szCs w:val="21"/>
        </w:rPr>
      </w:pPr>
    </w:p>
    <w:p w14:paraId="6E3E0770" w14:textId="77777777" w:rsidR="00CA5DE1" w:rsidRDefault="00CA5DE1" w:rsidP="00C8755F">
      <w:pPr>
        <w:ind w:firstLine="284"/>
        <w:rPr>
          <w:sz w:val="20"/>
          <w:szCs w:val="20"/>
        </w:rPr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709"/>
        <w:gridCol w:w="1416"/>
        <w:gridCol w:w="1416"/>
        <w:gridCol w:w="1416"/>
        <w:gridCol w:w="1416"/>
      </w:tblGrid>
      <w:tr w:rsidR="00F7041D" w14:paraId="5F8CDB99" w14:textId="77777777" w:rsidTr="009E4236">
        <w:trPr>
          <w:trHeight w:val="784"/>
        </w:trPr>
        <w:tc>
          <w:tcPr>
            <w:tcW w:w="562" w:type="dxa"/>
            <w:vAlign w:val="center"/>
          </w:tcPr>
          <w:p w14:paraId="6917D65C" w14:textId="08554DB7" w:rsidR="00F7041D" w:rsidRDefault="00F7041D" w:rsidP="009E4236">
            <w:pPr>
              <w:spacing w:line="220" w:lineRule="exact"/>
              <w:jc w:val="center"/>
              <w:rPr>
                <w:sz w:val="20"/>
              </w:rPr>
            </w:pPr>
            <w:r w:rsidRPr="002C18F4">
              <w:rPr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228F89F" w14:textId="2D7D6F54" w:rsidR="00AB20C8" w:rsidRDefault="00F7041D" w:rsidP="009E4236">
            <w:pPr>
              <w:spacing w:line="220" w:lineRule="exact"/>
              <w:jc w:val="center"/>
              <w:rPr>
                <w:b/>
                <w:bCs/>
                <w:sz w:val="21"/>
                <w:szCs w:val="21"/>
              </w:rPr>
            </w:pPr>
            <w:r w:rsidRPr="002C18F4">
              <w:rPr>
                <w:b/>
                <w:bCs/>
                <w:sz w:val="21"/>
                <w:szCs w:val="21"/>
              </w:rPr>
              <w:t>Наименование</w:t>
            </w:r>
            <w:r>
              <w:rPr>
                <w:b/>
                <w:bCs/>
                <w:sz w:val="21"/>
                <w:szCs w:val="21"/>
              </w:rPr>
              <w:t xml:space="preserve"> ТРУ</w:t>
            </w:r>
            <w:r w:rsidRPr="002C18F4">
              <w:rPr>
                <w:b/>
                <w:bCs/>
                <w:sz w:val="21"/>
                <w:szCs w:val="21"/>
              </w:rPr>
              <w:t xml:space="preserve">, </w:t>
            </w:r>
            <w:r w:rsidR="009E4236">
              <w:rPr>
                <w:b/>
                <w:bCs/>
                <w:sz w:val="21"/>
                <w:szCs w:val="21"/>
              </w:rPr>
              <w:t>в т.ч.</w:t>
            </w:r>
          </w:p>
          <w:p w14:paraId="4067A083" w14:textId="77777777" w:rsidR="008416D8" w:rsidRDefault="009E4236" w:rsidP="009E4236">
            <w:pPr>
              <w:spacing w:line="22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б</w:t>
            </w:r>
            <w:r w:rsidR="00AB20C8">
              <w:rPr>
                <w:b/>
                <w:bCs/>
                <w:sz w:val="21"/>
                <w:szCs w:val="21"/>
              </w:rPr>
              <w:t>ренд</w:t>
            </w:r>
            <w:r>
              <w:rPr>
                <w:b/>
                <w:bCs/>
                <w:sz w:val="21"/>
                <w:szCs w:val="21"/>
              </w:rPr>
              <w:t xml:space="preserve"> (торговый знак/марка)</w:t>
            </w:r>
            <w:r w:rsidR="00AB20C8">
              <w:rPr>
                <w:b/>
                <w:bCs/>
                <w:sz w:val="21"/>
                <w:szCs w:val="21"/>
              </w:rPr>
              <w:t xml:space="preserve">, </w:t>
            </w:r>
            <w:r w:rsidR="00F7041D" w:rsidRPr="002C18F4">
              <w:rPr>
                <w:b/>
                <w:bCs/>
                <w:sz w:val="21"/>
                <w:szCs w:val="21"/>
              </w:rPr>
              <w:t>страна-изготовитель</w:t>
            </w:r>
            <w:r>
              <w:rPr>
                <w:b/>
                <w:bCs/>
                <w:sz w:val="21"/>
                <w:szCs w:val="21"/>
              </w:rPr>
              <w:t>,</w:t>
            </w:r>
          </w:p>
          <w:p w14:paraId="52877D5C" w14:textId="62858AB8" w:rsidR="00F7041D" w:rsidRDefault="009E4236" w:rsidP="009E4236">
            <w:pPr>
              <w:spacing w:line="220" w:lineRule="exact"/>
              <w:jc w:val="center"/>
              <w:rPr>
                <w:sz w:val="20"/>
              </w:rPr>
            </w:pPr>
            <w:r w:rsidRPr="008416D8">
              <w:rPr>
                <w:b/>
                <w:bCs/>
                <w:color w:val="7030A0"/>
                <w:sz w:val="21"/>
                <w:szCs w:val="21"/>
              </w:rPr>
              <w:t>номер РРПП (ЕАЭС</w:t>
            </w:r>
            <w:r w:rsidR="008416D8" w:rsidRPr="008416D8">
              <w:rPr>
                <w:b/>
                <w:bCs/>
                <w:color w:val="7030A0"/>
                <w:sz w:val="21"/>
                <w:szCs w:val="21"/>
              </w:rPr>
              <w:t>Р</w:t>
            </w:r>
            <w:r w:rsidRPr="008416D8">
              <w:rPr>
                <w:b/>
                <w:bCs/>
                <w:color w:val="7030A0"/>
                <w:sz w:val="21"/>
                <w:szCs w:val="21"/>
              </w:rPr>
              <w:t xml:space="preserve">ПП), </w:t>
            </w:r>
            <w:r w:rsidR="008416D8" w:rsidRPr="008416D8">
              <w:rPr>
                <w:b/>
                <w:bCs/>
                <w:color w:val="7030A0"/>
                <w:sz w:val="21"/>
                <w:szCs w:val="21"/>
              </w:rPr>
              <w:t xml:space="preserve">кол-во </w:t>
            </w:r>
            <w:r w:rsidRPr="008416D8">
              <w:rPr>
                <w:b/>
                <w:bCs/>
                <w:color w:val="7030A0"/>
                <w:sz w:val="21"/>
                <w:szCs w:val="21"/>
              </w:rPr>
              <w:t>балл</w:t>
            </w:r>
            <w:r w:rsidR="008416D8" w:rsidRPr="008416D8">
              <w:rPr>
                <w:b/>
                <w:bCs/>
                <w:color w:val="7030A0"/>
                <w:sz w:val="21"/>
                <w:szCs w:val="21"/>
              </w:rPr>
              <w:t>ов</w:t>
            </w:r>
          </w:p>
        </w:tc>
        <w:tc>
          <w:tcPr>
            <w:tcW w:w="709" w:type="dxa"/>
            <w:vAlign w:val="center"/>
          </w:tcPr>
          <w:p w14:paraId="679B44DE" w14:textId="77777777" w:rsidR="00F7041D" w:rsidRPr="002C18F4" w:rsidRDefault="00F7041D" w:rsidP="009E4236">
            <w:pPr>
              <w:pStyle w:val="31"/>
              <w:snapToGrid w:val="0"/>
              <w:spacing w:line="220" w:lineRule="exact"/>
              <w:ind w:left="-101" w:right="-114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2C18F4">
              <w:rPr>
                <w:b/>
                <w:bCs/>
                <w:color w:val="auto"/>
                <w:sz w:val="21"/>
                <w:szCs w:val="21"/>
              </w:rPr>
              <w:t>Кол-во,</w:t>
            </w:r>
          </w:p>
          <w:p w14:paraId="32E10884" w14:textId="1AE8F3B5" w:rsidR="00F7041D" w:rsidRDefault="00F7041D" w:rsidP="009E4236">
            <w:pPr>
              <w:spacing w:line="220" w:lineRule="exact"/>
              <w:ind w:left="-101" w:right="-114"/>
              <w:jc w:val="center"/>
              <w:rPr>
                <w:sz w:val="20"/>
              </w:rPr>
            </w:pPr>
            <w:proofErr w:type="spellStart"/>
            <w:r w:rsidRPr="002C18F4">
              <w:rPr>
                <w:b/>
                <w:bCs/>
                <w:sz w:val="21"/>
                <w:szCs w:val="21"/>
              </w:rPr>
              <w:t>ед.</w:t>
            </w:r>
            <w:r w:rsidR="009E4236">
              <w:rPr>
                <w:b/>
                <w:bCs/>
                <w:sz w:val="21"/>
                <w:szCs w:val="21"/>
              </w:rPr>
              <w:t>изм</w:t>
            </w:r>
            <w:proofErr w:type="spellEnd"/>
            <w:r w:rsidR="009E4236">
              <w:rPr>
                <w:b/>
                <w:bCs/>
                <w:sz w:val="21"/>
                <w:szCs w:val="21"/>
              </w:rPr>
              <w:t>.</w:t>
            </w:r>
          </w:p>
        </w:tc>
        <w:tc>
          <w:tcPr>
            <w:tcW w:w="1416" w:type="dxa"/>
            <w:vAlign w:val="center"/>
          </w:tcPr>
          <w:p w14:paraId="2AEA7591" w14:textId="77777777" w:rsidR="00F7041D" w:rsidRDefault="00F7041D" w:rsidP="009E4236">
            <w:pPr>
              <w:spacing w:line="220" w:lineRule="exact"/>
              <w:jc w:val="center"/>
              <w:rPr>
                <w:b/>
                <w:bCs/>
                <w:sz w:val="21"/>
                <w:szCs w:val="21"/>
              </w:rPr>
            </w:pPr>
            <w:r w:rsidRPr="002C18F4">
              <w:rPr>
                <w:b/>
                <w:bCs/>
                <w:sz w:val="21"/>
                <w:szCs w:val="21"/>
              </w:rPr>
              <w:t xml:space="preserve">Цена ед. </w:t>
            </w:r>
            <w:r>
              <w:rPr>
                <w:b/>
                <w:bCs/>
                <w:sz w:val="21"/>
                <w:szCs w:val="21"/>
              </w:rPr>
              <w:t>ТРУ</w:t>
            </w:r>
            <w:r w:rsidRPr="002C18F4">
              <w:rPr>
                <w:b/>
                <w:bCs/>
                <w:sz w:val="21"/>
                <w:szCs w:val="21"/>
              </w:rPr>
              <w:t xml:space="preserve"> </w:t>
            </w:r>
          </w:p>
          <w:p w14:paraId="7E107E79" w14:textId="4026C899" w:rsidR="00F7041D" w:rsidRDefault="00F7041D" w:rsidP="009E4236">
            <w:pPr>
              <w:spacing w:line="220" w:lineRule="exact"/>
              <w:jc w:val="center"/>
              <w:rPr>
                <w:sz w:val="20"/>
              </w:rPr>
            </w:pPr>
            <w:r w:rsidRPr="002C18F4">
              <w:rPr>
                <w:b/>
                <w:bCs/>
                <w:sz w:val="21"/>
                <w:szCs w:val="21"/>
              </w:rPr>
              <w:t>(без НДС)</w:t>
            </w:r>
          </w:p>
        </w:tc>
        <w:tc>
          <w:tcPr>
            <w:tcW w:w="1416" w:type="dxa"/>
            <w:vAlign w:val="center"/>
          </w:tcPr>
          <w:p w14:paraId="2C4AAFB5" w14:textId="77777777" w:rsidR="00F7041D" w:rsidRDefault="00F7041D" w:rsidP="009E4236">
            <w:pPr>
              <w:spacing w:line="220" w:lineRule="exact"/>
              <w:jc w:val="center"/>
              <w:rPr>
                <w:b/>
                <w:bCs/>
                <w:sz w:val="21"/>
                <w:szCs w:val="21"/>
              </w:rPr>
            </w:pPr>
            <w:r w:rsidRPr="002C18F4">
              <w:rPr>
                <w:b/>
                <w:bCs/>
                <w:sz w:val="21"/>
                <w:szCs w:val="21"/>
              </w:rPr>
              <w:t xml:space="preserve">Цена ед. </w:t>
            </w:r>
            <w:r>
              <w:rPr>
                <w:b/>
                <w:bCs/>
                <w:sz w:val="21"/>
                <w:szCs w:val="21"/>
              </w:rPr>
              <w:t>ТРУ</w:t>
            </w:r>
            <w:r w:rsidRPr="002C18F4">
              <w:rPr>
                <w:b/>
                <w:bCs/>
                <w:sz w:val="21"/>
                <w:szCs w:val="21"/>
              </w:rPr>
              <w:t xml:space="preserve"> </w:t>
            </w:r>
          </w:p>
          <w:p w14:paraId="59D0F5F2" w14:textId="7FAD094C" w:rsidR="00F7041D" w:rsidRDefault="00F7041D" w:rsidP="009E4236">
            <w:pPr>
              <w:spacing w:line="220" w:lineRule="exact"/>
              <w:jc w:val="center"/>
              <w:rPr>
                <w:sz w:val="20"/>
              </w:rPr>
            </w:pPr>
            <w:r w:rsidRPr="002C18F4">
              <w:rPr>
                <w:b/>
                <w:bCs/>
                <w:sz w:val="21"/>
                <w:szCs w:val="21"/>
              </w:rPr>
              <w:t>(в т.ч. НДС)</w:t>
            </w:r>
          </w:p>
        </w:tc>
        <w:tc>
          <w:tcPr>
            <w:tcW w:w="1416" w:type="dxa"/>
            <w:vAlign w:val="center"/>
          </w:tcPr>
          <w:p w14:paraId="5F9595FF" w14:textId="77777777" w:rsidR="00F7041D" w:rsidRDefault="00F7041D" w:rsidP="009E4236">
            <w:pPr>
              <w:spacing w:line="220" w:lineRule="exact"/>
              <w:jc w:val="center"/>
              <w:rPr>
                <w:b/>
                <w:bCs/>
                <w:sz w:val="21"/>
                <w:szCs w:val="21"/>
              </w:rPr>
            </w:pPr>
            <w:r w:rsidRPr="002C18F4">
              <w:rPr>
                <w:b/>
                <w:bCs/>
                <w:sz w:val="21"/>
                <w:szCs w:val="21"/>
              </w:rPr>
              <w:t xml:space="preserve">Общая Цена </w:t>
            </w:r>
            <w:r>
              <w:rPr>
                <w:b/>
                <w:bCs/>
                <w:sz w:val="21"/>
                <w:szCs w:val="21"/>
              </w:rPr>
              <w:t>ТРУ</w:t>
            </w:r>
            <w:r w:rsidRPr="002C18F4">
              <w:rPr>
                <w:b/>
                <w:bCs/>
                <w:sz w:val="21"/>
                <w:szCs w:val="21"/>
              </w:rPr>
              <w:t xml:space="preserve"> </w:t>
            </w:r>
          </w:p>
          <w:p w14:paraId="407826D8" w14:textId="48437969" w:rsidR="00F7041D" w:rsidRDefault="00F7041D" w:rsidP="009E4236">
            <w:pPr>
              <w:spacing w:line="220" w:lineRule="exact"/>
              <w:jc w:val="center"/>
              <w:rPr>
                <w:sz w:val="20"/>
              </w:rPr>
            </w:pPr>
            <w:r w:rsidRPr="002C18F4">
              <w:rPr>
                <w:b/>
                <w:bCs/>
                <w:sz w:val="21"/>
                <w:szCs w:val="21"/>
              </w:rPr>
              <w:t>(без НДС)</w:t>
            </w:r>
          </w:p>
        </w:tc>
        <w:tc>
          <w:tcPr>
            <w:tcW w:w="1416" w:type="dxa"/>
            <w:vAlign w:val="center"/>
          </w:tcPr>
          <w:p w14:paraId="3A4D86A9" w14:textId="77777777" w:rsidR="00F7041D" w:rsidRDefault="00F7041D" w:rsidP="009E4236">
            <w:pPr>
              <w:spacing w:line="220" w:lineRule="exact"/>
              <w:jc w:val="center"/>
              <w:rPr>
                <w:b/>
                <w:bCs/>
                <w:sz w:val="21"/>
                <w:szCs w:val="21"/>
              </w:rPr>
            </w:pPr>
            <w:r w:rsidRPr="002C18F4">
              <w:rPr>
                <w:b/>
                <w:bCs/>
                <w:sz w:val="21"/>
                <w:szCs w:val="21"/>
              </w:rPr>
              <w:t xml:space="preserve">Общая Цена </w:t>
            </w:r>
            <w:r>
              <w:rPr>
                <w:b/>
                <w:bCs/>
                <w:sz w:val="21"/>
                <w:szCs w:val="21"/>
              </w:rPr>
              <w:t xml:space="preserve">ТРУ </w:t>
            </w:r>
          </w:p>
          <w:p w14:paraId="5C7715D1" w14:textId="08A84436" w:rsidR="00F7041D" w:rsidRDefault="00F7041D" w:rsidP="009E4236">
            <w:pPr>
              <w:spacing w:line="220" w:lineRule="exact"/>
              <w:jc w:val="center"/>
              <w:rPr>
                <w:sz w:val="20"/>
              </w:rPr>
            </w:pPr>
            <w:r w:rsidRPr="002C18F4">
              <w:rPr>
                <w:b/>
                <w:bCs/>
                <w:sz w:val="21"/>
                <w:szCs w:val="21"/>
              </w:rPr>
              <w:t>(в т.ч. НДС)</w:t>
            </w:r>
          </w:p>
        </w:tc>
      </w:tr>
      <w:tr w:rsidR="00F7041D" w14:paraId="165AA7AA" w14:textId="77777777" w:rsidTr="009E4236">
        <w:tc>
          <w:tcPr>
            <w:tcW w:w="562" w:type="dxa"/>
            <w:vAlign w:val="center"/>
          </w:tcPr>
          <w:p w14:paraId="39D17345" w14:textId="77777777" w:rsidR="00F7041D" w:rsidRPr="00C16C8F" w:rsidRDefault="00F7041D" w:rsidP="009E4236">
            <w:pPr>
              <w:spacing w:line="240" w:lineRule="exact"/>
              <w:ind w:left="-115"/>
              <w:jc w:val="center"/>
              <w:rPr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333FED1E" w14:textId="55F8F38F" w:rsidR="00F7041D" w:rsidRPr="00C16C8F" w:rsidRDefault="00F7041D" w:rsidP="009E4236">
            <w:pPr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6786394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4390E9C6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296535EF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2AD2E5F8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77CD3441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 w:rsidR="00F7041D" w14:paraId="3D999205" w14:textId="77777777" w:rsidTr="009E4236">
        <w:tc>
          <w:tcPr>
            <w:tcW w:w="562" w:type="dxa"/>
            <w:vAlign w:val="center"/>
          </w:tcPr>
          <w:p w14:paraId="2EDED696" w14:textId="77777777" w:rsidR="00F7041D" w:rsidRPr="00C16C8F" w:rsidRDefault="00F7041D" w:rsidP="009E4236">
            <w:pPr>
              <w:spacing w:line="240" w:lineRule="exact"/>
              <w:ind w:left="-115"/>
              <w:jc w:val="center"/>
              <w:rPr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35DB0A51" w14:textId="77777777" w:rsidR="00F7041D" w:rsidRPr="00C16C8F" w:rsidRDefault="00F7041D" w:rsidP="009E4236">
            <w:pPr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F278664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1A5B7050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40F07991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6474749C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62AA62B5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 w:rsidR="00F7041D" w14:paraId="7861FD43" w14:textId="77777777" w:rsidTr="009E4236">
        <w:tc>
          <w:tcPr>
            <w:tcW w:w="562" w:type="dxa"/>
            <w:vAlign w:val="center"/>
          </w:tcPr>
          <w:p w14:paraId="4783A29B" w14:textId="77777777" w:rsidR="00F7041D" w:rsidRPr="00C16C8F" w:rsidRDefault="00F7041D" w:rsidP="009E4236">
            <w:pPr>
              <w:spacing w:line="240" w:lineRule="exact"/>
              <w:ind w:left="-115"/>
              <w:jc w:val="center"/>
              <w:rPr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2001F784" w14:textId="77777777" w:rsidR="00F7041D" w:rsidRPr="00C16C8F" w:rsidRDefault="00F7041D" w:rsidP="009E4236">
            <w:pPr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6814951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28E64B0B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25D9BBB1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2D022ED9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47CC017D" w14:textId="77777777" w:rsidR="00F7041D" w:rsidRPr="00C16C8F" w:rsidRDefault="00F7041D" w:rsidP="009E4236"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 w:rsidR="00F7041D" w14:paraId="65628089" w14:textId="77777777" w:rsidTr="009E4236">
        <w:tc>
          <w:tcPr>
            <w:tcW w:w="7647" w:type="dxa"/>
            <w:gridSpan w:val="5"/>
          </w:tcPr>
          <w:p w14:paraId="1A16EE0E" w14:textId="79FAA83B" w:rsidR="00115F8A" w:rsidRDefault="00F7041D" w:rsidP="0022281E">
            <w:pPr>
              <w:jc w:val="left"/>
              <w:rPr>
                <w:sz w:val="20"/>
              </w:rPr>
            </w:pPr>
            <w:r w:rsidRPr="009222C5">
              <w:rPr>
                <w:b/>
                <w:sz w:val="21"/>
                <w:szCs w:val="21"/>
              </w:rPr>
              <w:t xml:space="preserve">Итого стоимость (цена) товаров составляет: </w:t>
            </w:r>
            <w:sdt>
              <w:sdtPr>
                <w:tag w:val=""/>
                <w:id w:val="-739332925"/>
                <w:lock w:val="sdtLocked"/>
                <w:placeholder>
                  <w:docPart w:val="D499D94DCD2740FE9C87EA74BC5DFA4F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15:color w:val="993366"/>
                <w:text w:multiLine="1"/>
              </w:sdtPr>
              <w:sdtEndPr>
                <w:rPr>
                  <w:bCs/>
                </w:rPr>
              </w:sdtEndPr>
              <w:sdtContent>
                <w:r w:rsidR="000C6B0C" w:rsidRPr="00D20532">
                  <w:rPr>
                    <w:rStyle w:val="af1"/>
                    <w:rFonts w:eastAsiaTheme="minorHAnsi"/>
                  </w:rPr>
                  <w:t>[</w:t>
                </w:r>
                <w:r w:rsidR="000C6B0C">
                  <w:rPr>
                    <w:rStyle w:val="af1"/>
                    <w:rFonts w:ascii="Calibri" w:eastAsiaTheme="minorHAnsi" w:hAnsi="Calibri" w:cs="Calibri"/>
                    <w:color w:val="00B050"/>
                    <w:sz w:val="21"/>
                    <w:szCs w:val="21"/>
                  </w:rPr>
                  <w:t xml:space="preserve">укажите </w:t>
                </w:r>
                <w:r w:rsidR="00C16C8F" w:rsidRPr="00C16C8F">
                  <w:rPr>
                    <w:rStyle w:val="af1"/>
                    <w:rFonts w:ascii="Calibri" w:eastAsiaTheme="minorHAnsi" w:hAnsi="Calibri"/>
                    <w:color w:val="00B050"/>
                    <w:sz w:val="21"/>
                    <w:szCs w:val="21"/>
                  </w:rPr>
                  <w:t>п</w:t>
                </w:r>
                <w:r w:rsidR="00C16C8F" w:rsidRPr="00C16C8F">
                  <w:rPr>
                    <w:rStyle w:val="af1"/>
                    <w:rFonts w:ascii="Calibri" w:hAnsi="Calibri"/>
                    <w:color w:val="00B050"/>
                    <w:sz w:val="21"/>
                    <w:szCs w:val="21"/>
                  </w:rPr>
                  <w:t>рописью</w:t>
                </w:r>
                <w:r w:rsidR="000C6B0C" w:rsidRPr="00D20532">
                  <w:rPr>
                    <w:rStyle w:val="af1"/>
                    <w:rFonts w:eastAsiaTheme="minorHAnsi"/>
                  </w:rPr>
                  <w:t>]</w:t>
                </w:r>
              </w:sdtContent>
            </w:sdt>
            <w:r w:rsidRPr="009D415E"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 </w:t>
            </w:r>
            <w:r w:rsidRPr="001C352A">
              <w:rPr>
                <w:sz w:val="21"/>
                <w:szCs w:val="21"/>
              </w:rPr>
              <w:t>руб</w:t>
            </w:r>
            <w:r w:rsidR="00C16C8F">
              <w:rPr>
                <w:sz w:val="21"/>
                <w:szCs w:val="21"/>
              </w:rPr>
              <w:t xml:space="preserve">. </w:t>
            </w:r>
            <w:sdt>
              <w:sdtPr>
                <w:rPr>
                  <w:sz w:val="21"/>
                  <w:szCs w:val="21"/>
                </w:rPr>
                <w:tag w:val=""/>
                <w:id w:val="-1677719982"/>
                <w:placeholder>
                  <w:docPart w:val="1220C182000349848BE19D4FDC01A113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15:color w:val="993366"/>
                <w:text w:multiLine="1"/>
              </w:sdtPr>
              <w:sdtEndPr>
                <w:rPr>
                  <w:bCs/>
                </w:rPr>
              </w:sdtEndPr>
              <w:sdtContent>
                <w:r w:rsidR="00C16C8F" w:rsidRPr="00C16C8F">
                  <w:rPr>
                    <w:sz w:val="21"/>
                    <w:szCs w:val="21"/>
                  </w:rPr>
                  <w:t>[</w:t>
                </w:r>
                <w:r w:rsidR="00C16C8F" w:rsidRPr="00C16C8F">
                  <w:rPr>
                    <w:rFonts w:ascii="Calibri" w:hAnsi="Calibri"/>
                    <w:color w:val="00B050"/>
                    <w:sz w:val="21"/>
                    <w:szCs w:val="21"/>
                  </w:rPr>
                  <w:t>укажите цифрами</w:t>
                </w:r>
                <w:r w:rsidR="00C16C8F" w:rsidRPr="00C16C8F">
                  <w:rPr>
                    <w:sz w:val="21"/>
                    <w:szCs w:val="21"/>
                  </w:rPr>
                  <w:t>]</w:t>
                </w:r>
              </w:sdtContent>
            </w:sdt>
            <w:r w:rsidRPr="009D415E"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 </w:t>
            </w:r>
            <w:r w:rsidRPr="006B3F31">
              <w:rPr>
                <w:sz w:val="21"/>
                <w:szCs w:val="21"/>
              </w:rPr>
              <w:t>коп</w:t>
            </w:r>
            <w:r w:rsidR="00C16C8F">
              <w:rPr>
                <w:sz w:val="21"/>
                <w:szCs w:val="21"/>
              </w:rPr>
              <w:t>.</w:t>
            </w:r>
            <w:r w:rsidRPr="006B3F31">
              <w:rPr>
                <w:sz w:val="21"/>
                <w:szCs w:val="21"/>
              </w:rPr>
              <w:t xml:space="preserve">, </w:t>
            </w:r>
            <w:sdt>
              <w:sdtPr>
                <w:rPr>
                  <w:rStyle w:val="af5"/>
                </w:rPr>
                <w:id w:val="1443027286"/>
                <w:lock w:val="sdtLocked"/>
                <w:placeholder>
                  <w:docPart w:val="029706C7435A49038AC07A2CD61F32F9"/>
                </w:placeholder>
                <w:showingPlcHdr/>
                <w15:color w:val="993366"/>
                <w:comboBox>
                  <w:listItem w:value="Выберите элемент."/>
                  <w:listItem w:displayText="в т.ч. НДС 20 % - __ руб. __ коп." w:value="в т.ч. НДС 20 % - __ руб. __ коп."/>
                  <w:listItem w:displayText="НДС не облагается на основании статьи ____ НК РФ" w:value="НДС не облагается на основании статьи ____ НК РФ"/>
                </w:comboBox>
              </w:sdtPr>
              <w:sdtEndPr>
                <w:rPr>
                  <w:rStyle w:val="af5"/>
                </w:rPr>
              </w:sdtEndPr>
              <w:sdtContent>
                <w:r w:rsidR="00C16C8F" w:rsidRPr="00080098">
                  <w:rPr>
                    <w:rStyle w:val="af1"/>
                    <w:rFonts w:ascii="Calibri" w:hAnsi="Calibri" w:cs="Calibri"/>
                    <w:color w:val="00B050"/>
                    <w:sz w:val="21"/>
                    <w:szCs w:val="21"/>
                  </w:rPr>
                  <w:t>выберите значение для НДС</w:t>
                </w:r>
              </w:sdtContent>
            </w:sdt>
            <w:r w:rsidR="007F28C8">
              <w:rPr>
                <w:sz w:val="21"/>
                <w:szCs w:val="21"/>
              </w:rPr>
              <w:t>.</w:t>
            </w:r>
          </w:p>
        </w:tc>
        <w:tc>
          <w:tcPr>
            <w:tcW w:w="2832" w:type="dxa"/>
            <w:gridSpan w:val="2"/>
            <w:vAlign w:val="center"/>
          </w:tcPr>
          <w:p w14:paraId="201F21DB" w14:textId="5FD259D2" w:rsidR="00F7041D" w:rsidRDefault="00E00A3B" w:rsidP="00F7041D">
            <w:pPr>
              <w:jc w:val="center"/>
              <w:rPr>
                <w:sz w:val="20"/>
              </w:rPr>
            </w:pPr>
            <w:sdt>
              <w:sdtPr>
                <w:rPr>
                  <w:rStyle w:val="af4"/>
                </w:rPr>
                <w:id w:val="-108658106"/>
                <w:lock w:val="sdtLocked"/>
                <w:placeholder>
                  <w:docPart w:val="3884FED48F1F4DFC97FA628A0E9DBF56"/>
                </w:placeholder>
                <w:showingPlcHdr/>
                <w15:color w:val="993366"/>
              </w:sdtPr>
              <w:sdtEndPr>
                <w:rPr>
                  <w:rStyle w:val="a0"/>
                  <w:rFonts w:ascii="Times New Roman" w:hAnsi="Times New Roman"/>
                  <w:b w:val="0"/>
                  <w:sz w:val="24"/>
                  <w:szCs w:val="20"/>
                </w:rPr>
              </w:sdtEndPr>
              <w:sdtContent>
                <w:r w:rsidR="000C6B0C" w:rsidRPr="00080098">
                  <w:rPr>
                    <w:rStyle w:val="af1"/>
                    <w:rFonts w:ascii="Bookman Old Style" w:eastAsiaTheme="minorHAnsi" w:hAnsi="Bookman Old Style"/>
                    <w:b/>
                    <w:bCs/>
                    <w:color w:val="00B050"/>
                    <w:sz w:val="21"/>
                    <w:szCs w:val="21"/>
                  </w:rPr>
                  <w:t>укажите цифрами</w:t>
                </w:r>
              </w:sdtContent>
            </w:sdt>
          </w:p>
        </w:tc>
      </w:tr>
      <w:tr w:rsidR="007F28C8" w14:paraId="1C31941F" w14:textId="77777777" w:rsidTr="009E4236">
        <w:tc>
          <w:tcPr>
            <w:tcW w:w="10479" w:type="dxa"/>
            <w:gridSpan w:val="7"/>
          </w:tcPr>
          <w:p w14:paraId="7AD017E5" w14:textId="671F43F0" w:rsidR="007F28C8" w:rsidRPr="007F28C8" w:rsidRDefault="00E00A3B" w:rsidP="007F28C8">
            <w:pPr>
              <w:rPr>
                <w:rStyle w:val="af4"/>
                <w:rFonts w:ascii="Times New Roman" w:hAnsi="Times New Roman"/>
              </w:rPr>
            </w:pPr>
            <w:sdt>
              <w:sdtPr>
                <w:rPr>
                  <w:rStyle w:val="af4"/>
                  <w:rFonts w:ascii="Times New Roman" w:hAnsi="Times New Roman"/>
                </w:rPr>
                <w:id w:val="27841933"/>
                <w:lock w:val="sdtLocked"/>
                <w:placeholder>
                  <w:docPart w:val="DefaultPlaceholder_-1854013440"/>
                </w:placeholder>
                <w15:color w:val="FFFFFF"/>
                <w:text/>
              </w:sdtPr>
              <w:sdtEndPr>
                <w:rPr>
                  <w:rStyle w:val="af4"/>
                </w:rPr>
              </w:sdtEndPr>
              <w:sdtContent>
                <w:r w:rsidR="007F28C8">
                  <w:rPr>
                    <w:rStyle w:val="af4"/>
                    <w:rFonts w:ascii="Times New Roman" w:hAnsi="Times New Roman"/>
                  </w:rPr>
                  <w:t xml:space="preserve">Предложенная нами Договора включает в себя следующие расходы: </w:t>
                </w:r>
              </w:sdtContent>
            </w:sdt>
            <w:sdt>
              <w:sdtPr>
                <w:rPr>
                  <w:rStyle w:val="af5"/>
                </w:rPr>
                <w:id w:val="-2081511477"/>
                <w:lock w:val="sdtLocked"/>
                <w:placeholder>
                  <w:docPart w:val="B5F4F74A400E4F608700154C668770B7"/>
                </w:placeholder>
                <w:showingPlcHdr/>
                <w15:color w:val="993366"/>
                <w:text w:multiLine="1"/>
              </w:sdtPr>
              <w:sdtEndPr>
                <w:rPr>
                  <w:rStyle w:val="af5"/>
                </w:rPr>
              </w:sdtEndPr>
              <w:sdtContent>
                <w:r w:rsidR="00573209" w:rsidRPr="00080098">
                  <w:rPr>
                    <w:rFonts w:ascii="Calibri Light" w:hAnsi="Calibri Light" w:cs="Calibri Light"/>
                    <w:b/>
                    <w:bCs/>
                    <w:color w:val="00B050"/>
                    <w:sz w:val="21"/>
                    <w:szCs w:val="21"/>
                  </w:rPr>
                  <w:t>укажите все расходы, которые были включены в формирование вашего ценового предложения</w:t>
                </w:r>
              </w:sdtContent>
            </w:sdt>
          </w:p>
        </w:tc>
      </w:tr>
    </w:tbl>
    <w:p w14:paraId="572E81BC" w14:textId="77777777" w:rsidR="00F7041D" w:rsidRDefault="00F7041D" w:rsidP="00F7041D">
      <w:pPr>
        <w:rPr>
          <w:sz w:val="20"/>
          <w:szCs w:val="20"/>
        </w:rPr>
      </w:pPr>
    </w:p>
    <w:p w14:paraId="1CF0A635" w14:textId="77777777" w:rsidR="00AB20C8" w:rsidRPr="00201451" w:rsidRDefault="00AB20C8" w:rsidP="00AB20C8">
      <w:pPr>
        <w:tabs>
          <w:tab w:val="left" w:pos="426"/>
          <w:tab w:val="left" w:pos="567"/>
        </w:tabs>
        <w:autoSpaceDE w:val="0"/>
        <w:autoSpaceDN w:val="0"/>
        <w:adjustRightInd w:val="0"/>
        <w:jc w:val="left"/>
        <w:rPr>
          <w:bCs/>
          <w:iCs/>
          <w:sz w:val="21"/>
          <w:szCs w:val="21"/>
        </w:rPr>
      </w:pPr>
      <w:bookmarkStart w:id="0" w:name="_Hlk125104762"/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596"/>
        <w:gridCol w:w="3493"/>
      </w:tblGrid>
      <w:tr w:rsidR="00AB20C8" w14:paraId="6BCE2189" w14:textId="77777777" w:rsidTr="00ED6968">
        <w:tc>
          <w:tcPr>
            <w:tcW w:w="4390" w:type="dxa"/>
          </w:tcPr>
          <w:p w14:paraId="57250FCD" w14:textId="246DBC04" w:rsidR="00AB20C8" w:rsidRDefault="00E00A3B" w:rsidP="00ED696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bCs/>
                <w:iCs/>
                <w:sz w:val="21"/>
                <w:szCs w:val="21"/>
              </w:rPr>
            </w:pPr>
            <w:sdt>
              <w:sdtPr>
                <w:rPr>
                  <w:rStyle w:val="af5"/>
                </w:rPr>
                <w:id w:val="-1960484350"/>
                <w:lock w:val="sdtLocked"/>
                <w:placeholder>
                  <w:docPart w:val="7A89B7466E094E0493E48221D62624BB"/>
                </w:placeholder>
                <w:showingPlcHdr/>
                <w15:color w:val="993366"/>
              </w:sdtPr>
              <w:sdtEndPr>
                <w:rPr>
                  <w:rStyle w:val="a0"/>
                  <w:b/>
                  <w:sz w:val="24"/>
                  <w:szCs w:val="21"/>
                </w:rPr>
              </w:sdtEndPr>
              <w:sdtContent>
                <w:r w:rsidR="007E580A" w:rsidRPr="007E580A">
                  <w:rPr>
                    <w:rStyle w:val="TimesNewRoman10"/>
                    <w:rFonts w:ascii="Calibri" w:hAnsi="Calibri" w:cs="Calibri"/>
                    <w:color w:val="00B050"/>
                  </w:rPr>
                  <w:t>Должность уполномоченного лица Претендента</w:t>
                </w:r>
              </w:sdtContent>
            </w:sdt>
          </w:p>
        </w:tc>
        <w:tc>
          <w:tcPr>
            <w:tcW w:w="2596" w:type="dxa"/>
          </w:tcPr>
          <w:p w14:paraId="43DC0F6D" w14:textId="77777777" w:rsidR="00AB20C8" w:rsidRDefault="00AB20C8" w:rsidP="00ED696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bCs/>
                <w:iCs/>
                <w:sz w:val="21"/>
                <w:szCs w:val="21"/>
              </w:rPr>
            </w:pPr>
          </w:p>
          <w:sdt>
            <w:sdtPr>
              <w:rPr>
                <w:bCs/>
                <w:iCs/>
                <w:sz w:val="21"/>
                <w:szCs w:val="21"/>
              </w:rPr>
              <w:id w:val="1770197500"/>
              <w:lock w:val="sdtContentLocked"/>
              <w:placeholder>
                <w:docPart w:val="0CDE2214169C410B8745F10A6AE85BD1"/>
              </w:placeholder>
              <w15:color w:val="FFFFFF"/>
            </w:sdtPr>
            <w:sdtEndPr/>
            <w:sdtContent>
              <w:p w14:paraId="6C48AE46" w14:textId="77777777" w:rsidR="00AB20C8" w:rsidRDefault="00AB20C8" w:rsidP="00ED6968">
                <w:pPr>
                  <w:tabs>
                    <w:tab w:val="left" w:pos="426"/>
                    <w:tab w:val="left" w:pos="567"/>
                  </w:tabs>
                  <w:autoSpaceDE w:val="0"/>
                  <w:autoSpaceDN w:val="0"/>
                  <w:adjustRightInd w:val="0"/>
                  <w:jc w:val="left"/>
                  <w:rPr>
                    <w:bCs/>
                    <w:iCs/>
                    <w:sz w:val="21"/>
                    <w:szCs w:val="21"/>
                    <w:lang w:eastAsia="en-US"/>
                  </w:rPr>
                </w:pPr>
                <w:r>
                  <w:rPr>
                    <w:bCs/>
                    <w:iCs/>
                    <w:sz w:val="21"/>
                    <w:szCs w:val="21"/>
                  </w:rPr>
                  <w:t>______________________</w:t>
                </w:r>
              </w:p>
            </w:sdtContent>
          </w:sdt>
        </w:tc>
        <w:tc>
          <w:tcPr>
            <w:tcW w:w="3493" w:type="dxa"/>
          </w:tcPr>
          <w:p w14:paraId="3B529FED" w14:textId="7F2AF5C5" w:rsidR="00AB20C8" w:rsidRDefault="00E00A3B" w:rsidP="00ED696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Cs/>
                <w:iCs/>
                <w:sz w:val="21"/>
                <w:szCs w:val="21"/>
              </w:rPr>
            </w:pPr>
            <w:sdt>
              <w:sdtPr>
                <w:rPr>
                  <w:rStyle w:val="af5"/>
                </w:rPr>
                <w:id w:val="1951351710"/>
                <w:lock w:val="sdtLocked"/>
                <w:placeholder>
                  <w:docPart w:val="021C7EB748F543BBB442157E9FCB1D94"/>
                </w:placeholder>
                <w:showingPlcHdr/>
                <w15:color w:val="993366"/>
              </w:sdtPr>
              <w:sdtEndPr>
                <w:rPr>
                  <w:rStyle w:val="a0"/>
                  <w:b/>
                  <w:sz w:val="24"/>
                  <w:szCs w:val="21"/>
                </w:rPr>
              </w:sdtEndPr>
              <w:sdtContent>
                <w:r w:rsidR="007E580A">
                  <w:rPr>
                    <w:rStyle w:val="af1"/>
                    <w:rFonts w:ascii="Calibri" w:eastAsiaTheme="minorHAnsi" w:hAnsi="Calibri" w:cs="Calibri"/>
                    <w:i/>
                    <w:iCs/>
                    <w:color w:val="00B050"/>
                    <w:sz w:val="21"/>
                    <w:szCs w:val="21"/>
                  </w:rPr>
                  <w:t>И.О. Фамилия</w:t>
                </w:r>
              </w:sdtContent>
            </w:sdt>
          </w:p>
        </w:tc>
      </w:tr>
      <w:bookmarkEnd w:id="0"/>
    </w:tbl>
    <w:p w14:paraId="4575917F" w14:textId="44FB63F2" w:rsidR="00F124CA" w:rsidRPr="00BA41CA" w:rsidRDefault="00F124CA" w:rsidP="00382180">
      <w:pPr>
        <w:spacing w:after="240"/>
        <w:ind w:firstLine="284"/>
        <w:jc w:val="center"/>
      </w:pPr>
    </w:p>
    <w:sectPr w:rsidR="00F124CA" w:rsidRPr="00BA41CA" w:rsidSect="00FA4758">
      <w:headerReference w:type="first" r:id="rId8"/>
      <w:footerReference w:type="first" r:id="rId9"/>
      <w:pgSz w:w="11906" w:h="16838"/>
      <w:pgMar w:top="426" w:right="566" w:bottom="568" w:left="851" w:header="11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D4168" w14:textId="77777777" w:rsidR="00E00A3B" w:rsidRDefault="00E00A3B" w:rsidP="00C8755F">
      <w:r>
        <w:separator/>
      </w:r>
    </w:p>
  </w:endnote>
  <w:endnote w:type="continuationSeparator" w:id="0">
    <w:p w14:paraId="14035B8F" w14:textId="77777777" w:rsidR="00E00A3B" w:rsidRDefault="00E00A3B" w:rsidP="00C87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PS">
    <w:altName w:val="Courier New"/>
    <w:charset w:val="00"/>
    <w:family w:val="modern"/>
    <w:pitch w:val="fixed"/>
    <w:sig w:usb0="00000003" w:usb1="00000000" w:usb2="00000000" w:usb3="00000000" w:csb0="00000001" w:csb1="00000000"/>
  </w:font>
  <w:font w:name="Helvetica Narrow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E1107" w14:textId="77777777" w:rsidR="00DC4D12" w:rsidRPr="00DC4D12" w:rsidRDefault="00DC4D12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  <w:r w:rsidRPr="00DC4D12">
      <w:rPr>
        <w:color w:val="8496B0" w:themeColor="text2" w:themeTint="99"/>
        <w:spacing w:val="60"/>
        <w:sz w:val="20"/>
        <w:szCs w:val="20"/>
      </w:rPr>
      <w:t>Страница</w:t>
    </w:r>
    <w:r w:rsidRPr="00DC4D12">
      <w:rPr>
        <w:color w:val="8496B0" w:themeColor="text2" w:themeTint="99"/>
        <w:sz w:val="20"/>
        <w:szCs w:val="20"/>
      </w:rPr>
      <w:t xml:space="preserve"> </w:t>
    </w:r>
    <w:r w:rsidRPr="00DC4D12">
      <w:rPr>
        <w:color w:val="323E4F" w:themeColor="text2" w:themeShade="BF"/>
        <w:sz w:val="20"/>
        <w:szCs w:val="20"/>
      </w:rPr>
      <w:fldChar w:fldCharType="begin"/>
    </w:r>
    <w:r w:rsidRPr="00DC4D12">
      <w:rPr>
        <w:color w:val="323E4F" w:themeColor="text2" w:themeShade="BF"/>
        <w:sz w:val="20"/>
        <w:szCs w:val="20"/>
      </w:rPr>
      <w:instrText>PAGE   \* MERGEFORMAT</w:instrText>
    </w:r>
    <w:r w:rsidRPr="00DC4D12">
      <w:rPr>
        <w:color w:val="323E4F" w:themeColor="text2" w:themeShade="BF"/>
        <w:sz w:val="20"/>
        <w:szCs w:val="20"/>
      </w:rPr>
      <w:fldChar w:fldCharType="separate"/>
    </w:r>
    <w:r w:rsidRPr="00DC4D12">
      <w:rPr>
        <w:color w:val="323E4F" w:themeColor="text2" w:themeShade="BF"/>
        <w:sz w:val="20"/>
        <w:szCs w:val="20"/>
      </w:rPr>
      <w:t>1</w:t>
    </w:r>
    <w:r w:rsidRPr="00DC4D12">
      <w:rPr>
        <w:color w:val="323E4F" w:themeColor="text2" w:themeShade="BF"/>
        <w:sz w:val="20"/>
        <w:szCs w:val="20"/>
      </w:rPr>
      <w:fldChar w:fldCharType="end"/>
    </w:r>
    <w:r w:rsidRPr="00DC4D12">
      <w:rPr>
        <w:color w:val="323E4F" w:themeColor="text2" w:themeShade="BF"/>
        <w:sz w:val="20"/>
        <w:szCs w:val="20"/>
      </w:rPr>
      <w:t xml:space="preserve"> | </w:t>
    </w:r>
    <w:r w:rsidRPr="00DC4D12">
      <w:rPr>
        <w:color w:val="323E4F" w:themeColor="text2" w:themeShade="BF"/>
        <w:sz w:val="20"/>
        <w:szCs w:val="20"/>
      </w:rPr>
      <w:fldChar w:fldCharType="begin"/>
    </w:r>
    <w:r w:rsidRPr="00DC4D12">
      <w:rPr>
        <w:color w:val="323E4F" w:themeColor="text2" w:themeShade="BF"/>
        <w:sz w:val="20"/>
        <w:szCs w:val="20"/>
      </w:rPr>
      <w:instrText>NUMPAGES  \* Arabic  \* MERGEFORMAT</w:instrText>
    </w:r>
    <w:r w:rsidRPr="00DC4D12">
      <w:rPr>
        <w:color w:val="323E4F" w:themeColor="text2" w:themeShade="BF"/>
        <w:sz w:val="20"/>
        <w:szCs w:val="20"/>
      </w:rPr>
      <w:fldChar w:fldCharType="separate"/>
    </w:r>
    <w:r w:rsidRPr="00DC4D12">
      <w:rPr>
        <w:color w:val="323E4F" w:themeColor="text2" w:themeShade="BF"/>
        <w:sz w:val="20"/>
        <w:szCs w:val="20"/>
      </w:rPr>
      <w:t>1</w:t>
    </w:r>
    <w:r w:rsidRPr="00DC4D12">
      <w:rPr>
        <w:color w:val="323E4F" w:themeColor="text2" w:themeShade="BF"/>
        <w:sz w:val="20"/>
        <w:szCs w:val="20"/>
      </w:rPr>
      <w:fldChar w:fldCharType="end"/>
    </w:r>
  </w:p>
  <w:p w14:paraId="28D4B1D5" w14:textId="145ABADB" w:rsidR="00DC4D12" w:rsidRDefault="00DC4D1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81D73" w14:textId="77777777" w:rsidR="00E00A3B" w:rsidRDefault="00E00A3B" w:rsidP="00C8755F">
      <w:r>
        <w:separator/>
      </w:r>
    </w:p>
  </w:footnote>
  <w:footnote w:type="continuationSeparator" w:id="0">
    <w:p w14:paraId="22B3BB93" w14:textId="77777777" w:rsidR="00E00A3B" w:rsidRDefault="00E00A3B" w:rsidP="00C87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03F89" w14:textId="44625E98" w:rsidR="00FA4758" w:rsidRDefault="00DC4D12" w:rsidP="00F03C86">
    <w:pPr>
      <w:pStyle w:val="af"/>
      <w:spacing w:line="200" w:lineRule="exact"/>
      <w:jc w:val="cent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CD3BFA5" wp14:editId="326BDFE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Прямоугольник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Название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2B7130C" w14:textId="29E7782A" w:rsidR="00DC4D12" w:rsidRDefault="00DC4D12">
                              <w:pPr>
                                <w:pStyle w:val="af"/>
                                <w:tabs>
                                  <w:tab w:val="clear" w:pos="4677"/>
                                  <w:tab w:val="clear" w:pos="9355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ПРЕДЛОЖЕНИЕ ПРЕТЕНДЕНТА В ОТНОШЕНИИ ПРЕДМЕТА ЗАКУПКИ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oel="http://schemas.microsoft.com/office/2019/extlst">
          <w:pict>
            <v:rect w14:anchorId="0CD3BFA5" id="Прямоугольник 197" o:spid="_x0000_s1026" style="position:absolute;left:0;text-align:left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Название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02B7130C" w14:textId="29E7782A" w:rsidR="00DC4D12" w:rsidRDefault="00DC4D12">
                        <w:pPr>
                          <w:pStyle w:val="af"/>
                          <w:tabs>
                            <w:tab w:val="clear" w:pos="4677"/>
                            <w:tab w:val="clear" w:pos="9355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ПРЕДЛОЖЕНИЕ ПРЕТЕНДЕНТА В ОТНОШЕНИИ ПРЕДМЕТА ЗАКУПКИ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5AF"/>
    <w:multiLevelType w:val="hybridMultilevel"/>
    <w:tmpl w:val="AF40CE0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B9E06B1"/>
    <w:multiLevelType w:val="hybridMultilevel"/>
    <w:tmpl w:val="C84E0E46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B1960B0"/>
    <w:multiLevelType w:val="hybridMultilevel"/>
    <w:tmpl w:val="AF664EA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0C16790"/>
    <w:multiLevelType w:val="hybridMultilevel"/>
    <w:tmpl w:val="D8BE82AE"/>
    <w:lvl w:ilvl="0" w:tplc="D1D6B4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6474D3A"/>
    <w:multiLevelType w:val="hybridMultilevel"/>
    <w:tmpl w:val="B48CEA8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1BF1591"/>
    <w:multiLevelType w:val="multilevel"/>
    <w:tmpl w:val="36385AE4"/>
    <w:lvl w:ilvl="0">
      <w:start w:val="1"/>
      <w:numFmt w:val="decimal"/>
      <w:lvlText w:val="%1."/>
      <w:lvlJc w:val="left"/>
      <w:pPr>
        <w:ind w:left="1842" w:hanging="1128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7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cs="Times New Roman" w:hint="default"/>
      </w:rPr>
    </w:lvl>
  </w:abstractNum>
  <w:abstractNum w:abstractNumId="6" w15:restartNumberingAfterBreak="0">
    <w:nsid w:val="74814FC0"/>
    <w:multiLevelType w:val="hybridMultilevel"/>
    <w:tmpl w:val="96746892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AC771D1"/>
    <w:multiLevelType w:val="hybridMultilevel"/>
    <w:tmpl w:val="59769BF0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FF1"/>
    <w:rsid w:val="000706EB"/>
    <w:rsid w:val="00076409"/>
    <w:rsid w:val="00080098"/>
    <w:rsid w:val="0008272B"/>
    <w:rsid w:val="00096C26"/>
    <w:rsid w:val="000B720C"/>
    <w:rsid w:val="000C6B0C"/>
    <w:rsid w:val="000D00C3"/>
    <w:rsid w:val="000F1A10"/>
    <w:rsid w:val="00115F8A"/>
    <w:rsid w:val="00123B87"/>
    <w:rsid w:val="001443DA"/>
    <w:rsid w:val="00151716"/>
    <w:rsid w:val="001675E5"/>
    <w:rsid w:val="001729D3"/>
    <w:rsid w:val="001C3D09"/>
    <w:rsid w:val="001D6637"/>
    <w:rsid w:val="001E5BA6"/>
    <w:rsid w:val="00201451"/>
    <w:rsid w:val="00204BA6"/>
    <w:rsid w:val="00220545"/>
    <w:rsid w:val="0022281E"/>
    <w:rsid w:val="00230AFE"/>
    <w:rsid w:val="00257BE5"/>
    <w:rsid w:val="002619FA"/>
    <w:rsid w:val="00272B58"/>
    <w:rsid w:val="00274866"/>
    <w:rsid w:val="00277988"/>
    <w:rsid w:val="00283E27"/>
    <w:rsid w:val="002A5474"/>
    <w:rsid w:val="002C3B9F"/>
    <w:rsid w:val="002D744F"/>
    <w:rsid w:val="002E277A"/>
    <w:rsid w:val="002E44B5"/>
    <w:rsid w:val="003126B0"/>
    <w:rsid w:val="0031455E"/>
    <w:rsid w:val="00382180"/>
    <w:rsid w:val="003838DE"/>
    <w:rsid w:val="003D656B"/>
    <w:rsid w:val="0042619C"/>
    <w:rsid w:val="00431738"/>
    <w:rsid w:val="00454E8A"/>
    <w:rsid w:val="0046229D"/>
    <w:rsid w:val="00486537"/>
    <w:rsid w:val="00496DFE"/>
    <w:rsid w:val="0049778E"/>
    <w:rsid w:val="004C6B2F"/>
    <w:rsid w:val="004E1456"/>
    <w:rsid w:val="004E51CF"/>
    <w:rsid w:val="005010D3"/>
    <w:rsid w:val="0051770D"/>
    <w:rsid w:val="005206F4"/>
    <w:rsid w:val="00567A49"/>
    <w:rsid w:val="00573209"/>
    <w:rsid w:val="005E18DA"/>
    <w:rsid w:val="00611988"/>
    <w:rsid w:val="00612045"/>
    <w:rsid w:val="00621DE0"/>
    <w:rsid w:val="00641273"/>
    <w:rsid w:val="006753C3"/>
    <w:rsid w:val="006D6E00"/>
    <w:rsid w:val="006F438A"/>
    <w:rsid w:val="0072458A"/>
    <w:rsid w:val="00765FEC"/>
    <w:rsid w:val="007C01C2"/>
    <w:rsid w:val="007D73AB"/>
    <w:rsid w:val="007E4BAC"/>
    <w:rsid w:val="007E580A"/>
    <w:rsid w:val="007F28C8"/>
    <w:rsid w:val="00802902"/>
    <w:rsid w:val="00812B2D"/>
    <w:rsid w:val="00816C17"/>
    <w:rsid w:val="00825D52"/>
    <w:rsid w:val="008416D8"/>
    <w:rsid w:val="0085191C"/>
    <w:rsid w:val="00861469"/>
    <w:rsid w:val="0087799A"/>
    <w:rsid w:val="0088550E"/>
    <w:rsid w:val="0089137D"/>
    <w:rsid w:val="00897741"/>
    <w:rsid w:val="008B2AD2"/>
    <w:rsid w:val="008B2BF5"/>
    <w:rsid w:val="008C6D7B"/>
    <w:rsid w:val="008E311C"/>
    <w:rsid w:val="0091198D"/>
    <w:rsid w:val="009516F7"/>
    <w:rsid w:val="00994492"/>
    <w:rsid w:val="009E4236"/>
    <w:rsid w:val="009E705A"/>
    <w:rsid w:val="009F1878"/>
    <w:rsid w:val="00A45249"/>
    <w:rsid w:val="00AB20C8"/>
    <w:rsid w:val="00AD6146"/>
    <w:rsid w:val="00B14F61"/>
    <w:rsid w:val="00B30B5A"/>
    <w:rsid w:val="00B3133C"/>
    <w:rsid w:val="00B33FF1"/>
    <w:rsid w:val="00B522FA"/>
    <w:rsid w:val="00B91A88"/>
    <w:rsid w:val="00BA41CA"/>
    <w:rsid w:val="00BB6ABC"/>
    <w:rsid w:val="00C16C8F"/>
    <w:rsid w:val="00C5066F"/>
    <w:rsid w:val="00C82834"/>
    <w:rsid w:val="00C8755F"/>
    <w:rsid w:val="00C90987"/>
    <w:rsid w:val="00CA04AE"/>
    <w:rsid w:val="00CA5DE1"/>
    <w:rsid w:val="00CB1108"/>
    <w:rsid w:val="00CF38BB"/>
    <w:rsid w:val="00D33C65"/>
    <w:rsid w:val="00D77AC6"/>
    <w:rsid w:val="00D973AB"/>
    <w:rsid w:val="00DA3EFB"/>
    <w:rsid w:val="00DA7E95"/>
    <w:rsid w:val="00DC4D12"/>
    <w:rsid w:val="00E00A3B"/>
    <w:rsid w:val="00E16CE8"/>
    <w:rsid w:val="00E21824"/>
    <w:rsid w:val="00E24D99"/>
    <w:rsid w:val="00E7441F"/>
    <w:rsid w:val="00EA06C4"/>
    <w:rsid w:val="00ED4F68"/>
    <w:rsid w:val="00EF5A45"/>
    <w:rsid w:val="00F011B9"/>
    <w:rsid w:val="00F03C86"/>
    <w:rsid w:val="00F124CA"/>
    <w:rsid w:val="00F1688E"/>
    <w:rsid w:val="00F50023"/>
    <w:rsid w:val="00F56408"/>
    <w:rsid w:val="00F7041D"/>
    <w:rsid w:val="00F85614"/>
    <w:rsid w:val="00F87291"/>
    <w:rsid w:val="00F915D0"/>
    <w:rsid w:val="00FA4758"/>
    <w:rsid w:val="00FB2C16"/>
    <w:rsid w:val="00FC18C1"/>
    <w:rsid w:val="00FC658B"/>
    <w:rsid w:val="00FD381A"/>
    <w:rsid w:val="00FD3E82"/>
    <w:rsid w:val="00FE18A2"/>
    <w:rsid w:val="00FE53B4"/>
    <w:rsid w:val="00FF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748A3"/>
  <w15:docId w15:val="{575E2533-C0A3-4238-86B9-09BB2CC9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55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,H1 Знак,.,47"/>
    <w:basedOn w:val="a"/>
    <w:next w:val="a"/>
    <w:link w:val="10"/>
    <w:uiPriority w:val="9"/>
    <w:qFormat/>
    <w:rsid w:val="00C8755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ата документа"/>
    <w:basedOn w:val="a0"/>
    <w:uiPriority w:val="1"/>
    <w:qFormat/>
    <w:rsid w:val="002C3B9F"/>
    <w:rPr>
      <w:rFonts w:ascii="CourierPS" w:hAnsi="CourierPS"/>
      <w:color w:val="auto"/>
      <w:sz w:val="20"/>
    </w:rPr>
  </w:style>
  <w:style w:type="character" w:customStyle="1" w:styleId="--11">
    <w:name w:val="Дата-Гельветика -11"/>
    <w:basedOn w:val="a0"/>
    <w:uiPriority w:val="1"/>
    <w:qFormat/>
    <w:rsid w:val="00B14F61"/>
    <w:rPr>
      <w:rFonts w:ascii="Helvetica Narrow" w:hAnsi="Helvetica Narrow"/>
      <w:color w:val="auto"/>
      <w:sz w:val="22"/>
    </w:rPr>
  </w:style>
  <w:style w:type="character" w:customStyle="1" w:styleId="10">
    <w:name w:val="Заголовок 1 Знак"/>
    <w:aliases w:val="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 Знак,. Знак,47 Знак"/>
    <w:basedOn w:val="a0"/>
    <w:link w:val="1"/>
    <w:uiPriority w:val="9"/>
    <w:rsid w:val="00C8755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footer"/>
    <w:basedOn w:val="a"/>
    <w:link w:val="a5"/>
    <w:uiPriority w:val="99"/>
    <w:unhideWhenUsed/>
    <w:rsid w:val="00C8755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8755F"/>
    <w:rPr>
      <w:rFonts w:ascii="Times New Roman" w:eastAsia="Calibri" w:hAnsi="Times New Roman" w:cs="Times New Roman"/>
      <w:sz w:val="24"/>
    </w:rPr>
  </w:style>
  <w:style w:type="paragraph" w:styleId="a6">
    <w:name w:val="Body Text"/>
    <w:aliases w:val="Основной текст Знак Знак"/>
    <w:basedOn w:val="a"/>
    <w:link w:val="a7"/>
    <w:rsid w:val="00C8755F"/>
    <w:pPr>
      <w:spacing w:after="120"/>
    </w:pPr>
    <w:rPr>
      <w:rFonts w:eastAsia="Times New Roman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"/>
    <w:basedOn w:val="a0"/>
    <w:link w:val="a6"/>
    <w:rsid w:val="00C875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Bullet List,FooterText,numbered,Table-Normal,RSHB_Table-Normal,Paragraphe de liste1,lp1,ПАРАГРАФ,SL_Абзац списка,Нумерованый список,СпБезКС,1,UL,Абзац маркированнный,Use Case List Paragraph,Абзац основного текста,Рисунок,Bullet Number"/>
    <w:basedOn w:val="a"/>
    <w:link w:val="a9"/>
    <w:uiPriority w:val="99"/>
    <w:qFormat/>
    <w:rsid w:val="00C8755F"/>
    <w:pPr>
      <w:ind w:left="720"/>
      <w:contextualSpacing/>
    </w:pPr>
  </w:style>
  <w:style w:type="paragraph" w:customStyle="1" w:styleId="ListBul2">
    <w:name w:val="ListBul2"/>
    <w:basedOn w:val="a"/>
    <w:rsid w:val="00C8755F"/>
    <w:pPr>
      <w:tabs>
        <w:tab w:val="left" w:pos="567"/>
      </w:tabs>
      <w:ind w:firstLine="709"/>
      <w:jc w:val="left"/>
    </w:pPr>
    <w:rPr>
      <w:rFonts w:eastAsia="Times New Roman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C8755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C8755F"/>
    <w:rPr>
      <w:rFonts w:ascii="Times New Roman" w:eastAsia="Calibri" w:hAnsi="Times New Roman" w:cs="Times New Roman"/>
      <w:sz w:val="24"/>
    </w:rPr>
  </w:style>
  <w:style w:type="paragraph" w:customStyle="1" w:styleId="11">
    <w:name w:val="Обычный11"/>
    <w:uiPriority w:val="99"/>
    <w:rsid w:val="00C8755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footnote reference"/>
    <w:uiPriority w:val="99"/>
    <w:rsid w:val="00C8755F"/>
    <w:rPr>
      <w:rFonts w:cs="Times New Roman"/>
      <w:vertAlign w:val="superscript"/>
    </w:rPr>
  </w:style>
  <w:style w:type="paragraph" w:customStyle="1" w:styleId="14">
    <w:name w:val="Обычный14"/>
    <w:link w:val="Normal"/>
    <w:uiPriority w:val="99"/>
    <w:rsid w:val="00C8755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Normal">
    <w:name w:val="Normal Знак"/>
    <w:link w:val="14"/>
    <w:uiPriority w:val="99"/>
    <w:locked/>
    <w:rsid w:val="00C8755F"/>
    <w:rPr>
      <w:rFonts w:ascii="Times New Roman" w:eastAsia="Times New Roman" w:hAnsi="Times New Roman" w:cs="Times New Roman"/>
      <w:sz w:val="28"/>
      <w:lang w:eastAsia="ru-RU"/>
    </w:rPr>
  </w:style>
  <w:style w:type="paragraph" w:styleId="ad">
    <w:name w:val="footnote text"/>
    <w:basedOn w:val="a"/>
    <w:link w:val="ae"/>
    <w:uiPriority w:val="99"/>
    <w:rsid w:val="00C8755F"/>
    <w:pPr>
      <w:widowControl w:val="0"/>
      <w:autoSpaceDE w:val="0"/>
      <w:autoSpaceDN w:val="0"/>
      <w:jc w:val="left"/>
    </w:pPr>
    <w:rPr>
      <w:rFonts w:eastAsia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C875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aliases w:val="Bullet List Знак,FooterText Знак,numbered Знак,Table-Normal Знак,RSHB_Table-Normal Знак,Paragraphe de liste1 Знак,lp1 Знак,ПАРАГРАФ Знак,SL_Абзац списка Знак,Нумерованый список Знак,СпБезКС Знак,1 Знак,UL Знак,Абзац маркированнный Знак"/>
    <w:link w:val="a8"/>
    <w:uiPriority w:val="99"/>
    <w:locked/>
    <w:rsid w:val="00C8755F"/>
    <w:rPr>
      <w:rFonts w:ascii="Times New Roman" w:eastAsia="Calibri" w:hAnsi="Times New Roman" w:cs="Times New Roman"/>
      <w:sz w:val="24"/>
    </w:rPr>
  </w:style>
  <w:style w:type="paragraph" w:styleId="af">
    <w:name w:val="header"/>
    <w:basedOn w:val="a"/>
    <w:link w:val="af0"/>
    <w:uiPriority w:val="99"/>
    <w:unhideWhenUsed/>
    <w:rsid w:val="00C8283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82834"/>
    <w:rPr>
      <w:rFonts w:ascii="Times New Roman" w:eastAsia="Calibri" w:hAnsi="Times New Roman" w:cs="Times New Roman"/>
      <w:sz w:val="24"/>
    </w:rPr>
  </w:style>
  <w:style w:type="character" w:styleId="af1">
    <w:name w:val="Placeholder Text"/>
    <w:basedOn w:val="a0"/>
    <w:uiPriority w:val="99"/>
    <w:semiHidden/>
    <w:rsid w:val="00DA3EFB"/>
    <w:rPr>
      <w:color w:val="808080"/>
    </w:rPr>
  </w:style>
  <w:style w:type="character" w:customStyle="1" w:styleId="af2">
    <w:name w:val="Тема"/>
    <w:basedOn w:val="a0"/>
    <w:uiPriority w:val="1"/>
    <w:qFormat/>
    <w:rsid w:val="00F87291"/>
    <w:rPr>
      <w:rFonts w:ascii="Bookman Old Style" w:hAnsi="Bookman Old Style"/>
      <w:b/>
      <w:sz w:val="21"/>
    </w:rPr>
  </w:style>
  <w:style w:type="table" w:styleId="af3">
    <w:name w:val="Table Grid"/>
    <w:basedOn w:val="a1"/>
    <w:uiPriority w:val="59"/>
    <w:rsid w:val="00167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Главные слова"/>
    <w:uiPriority w:val="1"/>
    <w:qFormat/>
    <w:rsid w:val="001675E5"/>
    <w:rPr>
      <w:rFonts w:ascii="Bookman Old Style" w:eastAsia="Calibri" w:hAnsi="Bookman Old Style" w:cs="Times New Roman"/>
      <w:b/>
      <w:color w:val="auto"/>
      <w:sz w:val="21"/>
      <w:szCs w:val="21"/>
      <w:lang w:eastAsia="ru-RU"/>
    </w:rPr>
  </w:style>
  <w:style w:type="paragraph" w:customStyle="1" w:styleId="31">
    <w:name w:val="Основной текст 31"/>
    <w:basedOn w:val="a"/>
    <w:rsid w:val="00F7041D"/>
    <w:pPr>
      <w:widowControl w:val="0"/>
      <w:suppressAutoHyphens/>
      <w:autoSpaceDE w:val="0"/>
    </w:pPr>
    <w:rPr>
      <w:rFonts w:eastAsia="Times New Roman"/>
      <w:color w:val="FF0000"/>
      <w:sz w:val="22"/>
      <w:szCs w:val="20"/>
      <w:lang w:eastAsia="ar-SA"/>
    </w:rPr>
  </w:style>
  <w:style w:type="character" w:customStyle="1" w:styleId="TimesNewRoman10">
    <w:name w:val="TimesNewRoman10"/>
    <w:aliases w:val="5"/>
    <w:basedOn w:val="a0"/>
    <w:uiPriority w:val="1"/>
    <w:rsid w:val="00641273"/>
    <w:rPr>
      <w:rFonts w:ascii="Times New Roman" w:hAnsi="Times New Roman"/>
      <w:sz w:val="21"/>
    </w:rPr>
  </w:style>
  <w:style w:type="character" w:customStyle="1" w:styleId="af5">
    <w:name w:val="ГЛАВНЫЙ ШРИФТ"/>
    <w:basedOn w:val="TimesNewRoman10"/>
    <w:uiPriority w:val="1"/>
    <w:qFormat/>
    <w:rsid w:val="00E24D99"/>
    <w:rPr>
      <w:rFonts w:ascii="Times New Roman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40;&#1041;&#1054;&#1063;&#1048;&#1045;%20&#1044;&#1054;&#1050;&#1059;&#1052;&#1045;&#1053;&#1058;&#1067;\&#1058;&#1054;&#1056;&#1043;&#1048;%202023\05.%20&#1064;&#1040;&#1041;&#1051;&#1054;&#1053;&#1067;\&#1064;&#1040;&#1041;&#1051;&#1054;&#1053;%20&#1060;&#1086;&#1088;&#1084;&#1072;%20&#1082;&#1086;&#1090;&#1080;&#1088;&#1086;&#1074;&#1086;&#1095;&#1085;&#1086;&#1081;%20&#1079;&#1072;&#1103;&#1074;&#1082;&#1080;%20(&#1072;&#1074;&#1090;&#1086;&#1074;&#1086;&#1089;&#1089;&#1090;&#1072;&#1085;&#1086;&#1074;&#1083;&#1077;&#1085;&#1080;&#1077;)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26A5C1-BF3F-4B10-961D-EC4E2A852CAC}"/>
      </w:docPartPr>
      <w:docPartBody>
        <w:p w:rsidR="00BB69EB" w:rsidRDefault="009256CA">
          <w:r w:rsidRPr="00F521D0">
            <w:rPr>
              <w:rStyle w:val="a3"/>
            </w:rPr>
            <w:t>Место для ввода текста.</w:t>
          </w:r>
        </w:p>
      </w:docPartBody>
    </w:docPart>
    <w:docPart>
      <w:docPartPr>
        <w:name w:val="2C0EC1E2B4534F31B731A237D77812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B9560-B26F-4CDF-A20F-D069813AE261}"/>
      </w:docPartPr>
      <w:docPartBody>
        <w:p w:rsidR="00BB69EB" w:rsidRDefault="009256CA" w:rsidP="009256CA">
          <w:pPr>
            <w:pStyle w:val="2C0EC1E2B4534F31B731A237D7781295"/>
          </w:pPr>
          <w:r w:rsidRPr="00500BB4">
            <w:rPr>
              <w:rStyle w:val="a3"/>
            </w:rPr>
            <w:t>Место для ввода текста.</w:t>
          </w:r>
        </w:p>
      </w:docPartBody>
    </w:docPart>
    <w:docPart>
      <w:docPartPr>
        <w:name w:val="E45488E8839343F4BDE4FE26A7B91D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3E8F24-5145-4203-8059-101FAB85DDF1}"/>
      </w:docPartPr>
      <w:docPartBody>
        <w:p w:rsidR="00BB69EB" w:rsidRDefault="00950DE7" w:rsidP="00950DE7">
          <w:pPr>
            <w:pStyle w:val="E45488E8839343F4BDE4FE26A7B91D3E17"/>
          </w:pPr>
          <w:r w:rsidRPr="00080098">
            <w:rPr>
              <w:rStyle w:val="a3"/>
              <w:rFonts w:ascii="Calibri" w:eastAsiaTheme="minorHAnsi" w:hAnsi="Calibri" w:cs="Calibri"/>
              <w:i/>
              <w:iCs/>
              <w:color w:val="00B050"/>
              <w:sz w:val="21"/>
              <w:szCs w:val="21"/>
            </w:rPr>
            <w:t>Введите номер извещения ЕИС</w:t>
          </w:r>
        </w:p>
      </w:docPartBody>
    </w:docPart>
    <w:docPart>
      <w:docPartPr>
        <w:name w:val="029706C7435A49038AC07A2CD61F32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1369A8-EF99-4875-93A5-DFD400DD2041}"/>
      </w:docPartPr>
      <w:docPartBody>
        <w:p w:rsidR="00BB69EB" w:rsidRDefault="00950DE7" w:rsidP="00950DE7">
          <w:pPr>
            <w:pStyle w:val="029706C7435A49038AC07A2CD61F32F917"/>
          </w:pPr>
          <w:r w:rsidRPr="00080098">
            <w:rPr>
              <w:rStyle w:val="a3"/>
              <w:rFonts w:ascii="Calibri" w:hAnsi="Calibri" w:cs="Calibri"/>
              <w:color w:val="00B050"/>
              <w:sz w:val="21"/>
              <w:szCs w:val="21"/>
            </w:rPr>
            <w:t>выберите значение для НДС</w:t>
          </w:r>
        </w:p>
      </w:docPartBody>
    </w:docPart>
    <w:docPart>
      <w:docPartPr>
        <w:name w:val="3884FED48F1F4DFC97FA628A0E9DBF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ECCB52-12F2-4B5A-A802-D3FFC3BF461D}"/>
      </w:docPartPr>
      <w:docPartBody>
        <w:p w:rsidR="00BB69EB" w:rsidRDefault="00950DE7" w:rsidP="00950DE7">
          <w:pPr>
            <w:pStyle w:val="3884FED48F1F4DFC97FA628A0E9DBF5617"/>
          </w:pPr>
          <w:r w:rsidRPr="00080098">
            <w:rPr>
              <w:rStyle w:val="a3"/>
              <w:rFonts w:ascii="Bookman Old Style" w:eastAsiaTheme="minorHAnsi" w:hAnsi="Bookman Old Style"/>
              <w:b/>
              <w:bCs/>
              <w:color w:val="00B050"/>
              <w:sz w:val="21"/>
              <w:szCs w:val="21"/>
            </w:rPr>
            <w:t>укажите цифрами</w:t>
          </w:r>
        </w:p>
      </w:docPartBody>
    </w:docPart>
    <w:docPart>
      <w:docPartPr>
        <w:name w:val="0CDE2214169C410B8745F10A6AE85B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5E285B-E3F5-40F5-AEB7-A0644C5748B8}"/>
      </w:docPartPr>
      <w:docPartBody>
        <w:p w:rsidR="00BB69EB" w:rsidRDefault="009256CA" w:rsidP="009256CA">
          <w:pPr>
            <w:pStyle w:val="0CDE2214169C410B8745F10A6AE85BD1"/>
          </w:pPr>
          <w:r w:rsidRPr="00F521D0">
            <w:rPr>
              <w:rStyle w:val="a3"/>
            </w:rPr>
            <w:t>Место для ввода текста.</w:t>
          </w:r>
        </w:p>
      </w:docPartBody>
    </w:docPart>
    <w:docPart>
      <w:docPartPr>
        <w:name w:val="B5F4F74A400E4F608700154C668770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3CF248-A23A-4040-80EA-7DFBDD7DCAE3}"/>
      </w:docPartPr>
      <w:docPartBody>
        <w:p w:rsidR="00BB69EB" w:rsidRDefault="00950DE7" w:rsidP="00950DE7">
          <w:pPr>
            <w:pStyle w:val="B5F4F74A400E4F608700154C668770B715"/>
          </w:pPr>
          <w:r w:rsidRPr="00080098">
            <w:rPr>
              <w:rFonts w:ascii="Calibri Light" w:hAnsi="Calibri Light" w:cs="Calibri Light"/>
              <w:b/>
              <w:bCs/>
              <w:color w:val="00B050"/>
              <w:sz w:val="21"/>
              <w:szCs w:val="21"/>
            </w:rPr>
            <w:t>укажите все расходы, которые были включены в формирование вашего ценового предложения</w:t>
          </w:r>
        </w:p>
      </w:docPartBody>
    </w:docPart>
    <w:docPart>
      <w:docPartPr>
        <w:name w:val="7A89B7466E094E0493E48221D62624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AAEE27-B244-47C0-AD1F-3E537AFC33DE}"/>
      </w:docPartPr>
      <w:docPartBody>
        <w:p w:rsidR="00FA38FB" w:rsidRDefault="00950DE7" w:rsidP="00950DE7">
          <w:pPr>
            <w:pStyle w:val="7A89B7466E094E0493E48221D62624BB4"/>
          </w:pPr>
          <w:r w:rsidRPr="007E580A">
            <w:rPr>
              <w:rStyle w:val="TimesNewRoman10"/>
              <w:rFonts w:ascii="Calibri" w:hAnsi="Calibri" w:cs="Calibri"/>
              <w:color w:val="00B050"/>
            </w:rPr>
            <w:t>Должность уполномоченного лица Претендента</w:t>
          </w:r>
        </w:p>
      </w:docPartBody>
    </w:docPart>
    <w:docPart>
      <w:docPartPr>
        <w:name w:val="021C7EB748F543BBB442157E9FCB1D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11EAFD-6881-457E-B1CC-B595E5E37BF0}"/>
      </w:docPartPr>
      <w:docPartBody>
        <w:p w:rsidR="00FA38FB" w:rsidRDefault="00950DE7" w:rsidP="00950DE7">
          <w:pPr>
            <w:pStyle w:val="021C7EB748F543BBB442157E9FCB1D943"/>
          </w:pPr>
          <w:r>
            <w:rPr>
              <w:rStyle w:val="a3"/>
              <w:rFonts w:ascii="Calibri" w:eastAsiaTheme="minorHAnsi" w:hAnsi="Calibri" w:cs="Calibri"/>
              <w:i/>
              <w:iCs/>
              <w:color w:val="00B050"/>
              <w:sz w:val="21"/>
              <w:szCs w:val="21"/>
            </w:rPr>
            <w:t>И.О. Фамилия</w:t>
          </w:r>
        </w:p>
      </w:docPartBody>
    </w:docPart>
    <w:docPart>
      <w:docPartPr>
        <w:name w:val="D499D94DCD2740FE9C87EA74BC5DFA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100776-329A-4E18-BFA9-7BD4FAB7727C}"/>
      </w:docPartPr>
      <w:docPartBody>
        <w:p w:rsidR="00950DE7" w:rsidRDefault="00950DE7" w:rsidP="00950DE7">
          <w:pPr>
            <w:pStyle w:val="D499D94DCD2740FE9C87EA74BC5DFA4F2"/>
          </w:pPr>
          <w:r w:rsidRPr="00D20532">
            <w:rPr>
              <w:rStyle w:val="a3"/>
              <w:rFonts w:eastAsiaTheme="minorHAnsi"/>
            </w:rPr>
            <w:t>[</w:t>
          </w:r>
          <w:r>
            <w:rPr>
              <w:rStyle w:val="a3"/>
              <w:rFonts w:ascii="Calibri" w:eastAsiaTheme="minorHAnsi" w:hAnsi="Calibri" w:cs="Calibri"/>
              <w:color w:val="00B050"/>
              <w:sz w:val="21"/>
              <w:szCs w:val="21"/>
            </w:rPr>
            <w:t xml:space="preserve">укажите </w:t>
          </w:r>
          <w:r w:rsidRPr="00C16C8F">
            <w:rPr>
              <w:rStyle w:val="a3"/>
              <w:rFonts w:ascii="Calibri" w:eastAsiaTheme="minorHAnsi" w:hAnsi="Calibri"/>
              <w:color w:val="00B050"/>
              <w:sz w:val="21"/>
              <w:szCs w:val="21"/>
            </w:rPr>
            <w:t>п</w:t>
          </w:r>
          <w:r w:rsidRPr="00C16C8F">
            <w:rPr>
              <w:rStyle w:val="a3"/>
              <w:rFonts w:ascii="Calibri" w:hAnsi="Calibri"/>
              <w:color w:val="00B050"/>
              <w:sz w:val="21"/>
              <w:szCs w:val="21"/>
            </w:rPr>
            <w:t>рописью</w:t>
          </w:r>
          <w:r w:rsidRPr="00D20532">
            <w:rPr>
              <w:rStyle w:val="a3"/>
              <w:rFonts w:eastAsiaTheme="minorHAnsi"/>
            </w:rPr>
            <w:t>]</w:t>
          </w:r>
        </w:p>
      </w:docPartBody>
    </w:docPart>
    <w:docPart>
      <w:docPartPr>
        <w:name w:val="1220C182000349848BE19D4FDC01A1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A24AC67-63F9-4274-9DC4-8BDC56B89A49}"/>
      </w:docPartPr>
      <w:docPartBody>
        <w:p w:rsidR="008D7D77" w:rsidRDefault="00950DE7" w:rsidP="00950DE7">
          <w:pPr>
            <w:pStyle w:val="1220C182000349848BE19D4FDC01A1131"/>
          </w:pPr>
          <w:r w:rsidRPr="00C16C8F">
            <w:rPr>
              <w:sz w:val="21"/>
              <w:szCs w:val="21"/>
            </w:rPr>
            <w:t>[</w:t>
          </w:r>
          <w:r w:rsidRPr="00C16C8F">
            <w:rPr>
              <w:rFonts w:ascii="Calibri" w:hAnsi="Calibri"/>
              <w:color w:val="00B050"/>
              <w:sz w:val="21"/>
              <w:szCs w:val="21"/>
            </w:rPr>
            <w:t>укажите цифрами</w:t>
          </w:r>
          <w:r w:rsidRPr="00C16C8F">
            <w:rPr>
              <w:sz w:val="21"/>
              <w:szCs w:val="21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PS">
    <w:altName w:val="Courier New"/>
    <w:charset w:val="00"/>
    <w:family w:val="modern"/>
    <w:pitch w:val="fixed"/>
    <w:sig w:usb0="00000003" w:usb1="00000000" w:usb2="00000000" w:usb3="00000000" w:csb0="00000001" w:csb1="00000000"/>
  </w:font>
  <w:font w:name="Helvetica Narrow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8AD"/>
    <w:rsid w:val="002E0C9B"/>
    <w:rsid w:val="00470CC1"/>
    <w:rsid w:val="00505C0B"/>
    <w:rsid w:val="00746CBE"/>
    <w:rsid w:val="008328AD"/>
    <w:rsid w:val="008D7D77"/>
    <w:rsid w:val="009256CA"/>
    <w:rsid w:val="00950DE7"/>
    <w:rsid w:val="009C4D7C"/>
    <w:rsid w:val="00A1017E"/>
    <w:rsid w:val="00AE741D"/>
    <w:rsid w:val="00B812B0"/>
    <w:rsid w:val="00BB69EB"/>
    <w:rsid w:val="00C4050C"/>
    <w:rsid w:val="00FA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50DE7"/>
    <w:rPr>
      <w:color w:val="808080"/>
    </w:rPr>
  </w:style>
  <w:style w:type="paragraph" w:customStyle="1" w:styleId="2C0EC1E2B4534F31B731A237D7781295">
    <w:name w:val="2C0EC1E2B4534F31B731A237D7781295"/>
    <w:rsid w:val="009256CA"/>
  </w:style>
  <w:style w:type="paragraph" w:customStyle="1" w:styleId="0CDE2214169C410B8745F10A6AE85BD1">
    <w:name w:val="0CDE2214169C410B8745F10A6AE85BD1"/>
    <w:rsid w:val="009256CA"/>
  </w:style>
  <w:style w:type="character" w:customStyle="1" w:styleId="TimesNewRoman10">
    <w:name w:val="TimesNewRoman10"/>
    <w:aliases w:val="5"/>
    <w:basedOn w:val="a0"/>
    <w:uiPriority w:val="1"/>
    <w:rsid w:val="00950DE7"/>
    <w:rPr>
      <w:rFonts w:ascii="Times New Roman" w:hAnsi="Times New Roman"/>
      <w:sz w:val="21"/>
    </w:rPr>
  </w:style>
  <w:style w:type="paragraph" w:customStyle="1" w:styleId="E45488E8839343F4BDE4FE26A7B91D3E17">
    <w:name w:val="E45488E8839343F4BDE4FE26A7B91D3E17"/>
    <w:rsid w:val="00950DE7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D499D94DCD2740FE9C87EA74BC5DFA4F2">
    <w:name w:val="D499D94DCD2740FE9C87EA74BC5DFA4F2"/>
    <w:rsid w:val="00950DE7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220C182000349848BE19D4FDC01A1131">
    <w:name w:val="1220C182000349848BE19D4FDC01A1131"/>
    <w:rsid w:val="00950DE7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029706C7435A49038AC07A2CD61F32F917">
    <w:name w:val="029706C7435A49038AC07A2CD61F32F917"/>
    <w:rsid w:val="00950DE7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884FED48F1F4DFC97FA628A0E9DBF5617">
    <w:name w:val="3884FED48F1F4DFC97FA628A0E9DBF5617"/>
    <w:rsid w:val="00950DE7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B5F4F74A400E4F608700154C668770B715">
    <w:name w:val="B5F4F74A400E4F608700154C668770B715"/>
    <w:rsid w:val="00950DE7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7A89B7466E094E0493E48221D62624BB4">
    <w:name w:val="7A89B7466E094E0493E48221D62624BB4"/>
    <w:rsid w:val="00950DE7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021C7EB748F543BBB442157E9FCB1D943">
    <w:name w:val="021C7EB748F543BBB442157E9FCB1D943"/>
    <w:rsid w:val="00950DE7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39C13-4EE5-4E91-8D85-C5660C8EC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Форма котировочной заявки (автовосстановление)</Template>
  <TotalTime>3974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ПРЕДЛОЖЕНИЕ ПРЕТЕНДЕНТА В ОТНОШЕНИИ ПРЕДМЕТА ЗАКУПКИ</vt:lpstr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ПРЕДЛОЖЕНИЕ ПРЕТЕНДЕНТА В ОТНОШЕНИИ ПРЕДМЕТА ЗАКУПКИ</dc:title>
  <dc:subject/>
  <dc:creator>AK</dc:creator>
  <cp:keywords/>
  <dc:description/>
  <cp:lastModifiedBy>Анна Кравцова</cp:lastModifiedBy>
  <cp:revision>34</cp:revision>
  <dcterms:created xsi:type="dcterms:W3CDTF">2023-01-16T07:23:00Z</dcterms:created>
  <dcterms:modified xsi:type="dcterms:W3CDTF">2025-02-09T16:19:00Z</dcterms:modified>
</cp:coreProperties>
</file>